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390EF" w14:textId="74D83FA2" w:rsidR="00BA00AB" w:rsidRDefault="009865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RADCLIFFE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F3FA7">
        <w:rPr>
          <w:rFonts w:ascii="Times New Roman" w:hAnsi="Times New Roman" w:cs="Times New Roman"/>
          <w:sz w:val="24"/>
          <w:szCs w:val="24"/>
        </w:rPr>
        <w:t>(d.1481)</w:t>
      </w:r>
    </w:p>
    <w:p w14:paraId="270E331F" w14:textId="54304710" w:rsidR="00CF3FA7" w:rsidRDefault="00CF3F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Pontefract.</w:t>
      </w:r>
    </w:p>
    <w:p w14:paraId="5B232553" w14:textId="6E5BCC4C" w:rsidR="00CF3FA7" w:rsidRDefault="00CF3F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B97612" w14:textId="2FF3711F" w:rsidR="00CF3FA7" w:rsidRDefault="00CF3F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79146" w14:textId="0A38E70F" w:rsidR="00CF3FA7" w:rsidRDefault="00CF3F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Mar.1480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p.134)</w:t>
      </w:r>
    </w:p>
    <w:p w14:paraId="4404E126" w14:textId="3C73C652" w:rsidR="00CF3FA7" w:rsidRDefault="00CF3F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08C07D0" w14:textId="5714901A" w:rsidR="00CF3FA7" w:rsidRDefault="00CF3F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E9119B" w14:textId="6A55512E" w:rsidR="00CF3FA7" w:rsidRDefault="00CF3F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844CC" w14:textId="7EDBECFC" w:rsidR="00CF3FA7" w:rsidRPr="00986567" w:rsidRDefault="00CF3FA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2021</w:t>
      </w:r>
    </w:p>
    <w:sectPr w:rsidR="00CF3FA7" w:rsidRPr="009865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48B8F" w14:textId="77777777" w:rsidR="00986567" w:rsidRDefault="00986567" w:rsidP="009139A6">
      <w:r>
        <w:separator/>
      </w:r>
    </w:p>
  </w:endnote>
  <w:endnote w:type="continuationSeparator" w:id="0">
    <w:p w14:paraId="55776A8F" w14:textId="77777777" w:rsidR="00986567" w:rsidRDefault="009865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EE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9B3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3A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BCE4F" w14:textId="77777777" w:rsidR="00986567" w:rsidRDefault="00986567" w:rsidP="009139A6">
      <w:r>
        <w:separator/>
      </w:r>
    </w:p>
  </w:footnote>
  <w:footnote w:type="continuationSeparator" w:id="0">
    <w:p w14:paraId="641F1B5C" w14:textId="77777777" w:rsidR="00986567" w:rsidRDefault="009865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C12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68B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34E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67"/>
    <w:rsid w:val="000666E0"/>
    <w:rsid w:val="002510B7"/>
    <w:rsid w:val="005C130B"/>
    <w:rsid w:val="00826F5C"/>
    <w:rsid w:val="009139A6"/>
    <w:rsid w:val="009448BB"/>
    <w:rsid w:val="00986567"/>
    <w:rsid w:val="00A3176C"/>
    <w:rsid w:val="00AE65F8"/>
    <w:rsid w:val="00BA00AB"/>
    <w:rsid w:val="00CB4ED9"/>
    <w:rsid w:val="00CF3FA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F7990"/>
  <w15:chartTrackingRefBased/>
  <w15:docId w15:val="{5BF3A1A0-FA7E-4E11-ABC8-3DA5A2AF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2021-06-15T09:41:00Z</dcterms:created>
  <dcterms:modified xsi:type="dcterms:W3CDTF">2021-06-15T09:56:00Z</dcterms:modified>
</cp:coreProperties>
</file>